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64784" w14:textId="77777777" w:rsidR="000E43BA" w:rsidRDefault="000E43BA" w:rsidP="000E43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LEGH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10D24801" w14:textId="77777777" w:rsidR="000E43BA" w:rsidRDefault="000E43BA" w:rsidP="000E43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Adlington, Cheshire, late of </w:t>
      </w:r>
      <w:proofErr w:type="spellStart"/>
      <w:r>
        <w:rPr>
          <w:rFonts w:cs="Times New Roman"/>
          <w:szCs w:val="24"/>
        </w:rPr>
        <w:t>Butley</w:t>
      </w:r>
      <w:proofErr w:type="spellEnd"/>
      <w:r>
        <w:rPr>
          <w:rFonts w:cs="Times New Roman"/>
          <w:szCs w:val="24"/>
        </w:rPr>
        <w:t>, Cheshire, and late of Rolleston, Nottinghamshire.</w:t>
      </w:r>
    </w:p>
    <w:p w14:paraId="6E2118EA" w14:textId="77777777" w:rsidR="000E43BA" w:rsidRDefault="000E43BA" w:rsidP="000E43BA">
      <w:pPr>
        <w:pStyle w:val="NoSpacing"/>
        <w:rPr>
          <w:rFonts w:cs="Times New Roman"/>
          <w:szCs w:val="24"/>
        </w:rPr>
      </w:pPr>
    </w:p>
    <w:p w14:paraId="06C5BEF3" w14:textId="77777777" w:rsidR="000E43BA" w:rsidRDefault="000E43BA" w:rsidP="000E43BA">
      <w:pPr>
        <w:pStyle w:val="NoSpacing"/>
        <w:rPr>
          <w:rFonts w:cs="Times New Roman"/>
          <w:szCs w:val="24"/>
        </w:rPr>
      </w:pPr>
    </w:p>
    <w:p w14:paraId="6B3B2027" w14:textId="77777777" w:rsidR="000E43BA" w:rsidRDefault="000E43BA" w:rsidP="000E43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Feb.484</w:t>
      </w:r>
      <w:r>
        <w:rPr>
          <w:rFonts w:cs="Times New Roman"/>
          <w:szCs w:val="24"/>
        </w:rPr>
        <w:tab/>
        <w:t>He was granted a general pardon.</w:t>
      </w:r>
    </w:p>
    <w:p w14:paraId="564D7AFE" w14:textId="77777777" w:rsidR="000E43BA" w:rsidRDefault="000E43BA" w:rsidP="000E43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Pardon Rolls of Richard III 1484-5” ed. Hannes </w:t>
      </w:r>
      <w:proofErr w:type="spellStart"/>
      <w:r>
        <w:rPr>
          <w:rFonts w:cs="Times New Roman"/>
          <w:szCs w:val="24"/>
        </w:rPr>
        <w:t>Kleineke</w:t>
      </w:r>
      <w:proofErr w:type="spellEnd"/>
      <w:r>
        <w:rPr>
          <w:rFonts w:cs="Times New Roman"/>
          <w:szCs w:val="24"/>
        </w:rPr>
        <w:t xml:space="preserve">, </w:t>
      </w:r>
    </w:p>
    <w:p w14:paraId="757441CE" w14:textId="77777777" w:rsidR="000E43BA" w:rsidRDefault="000E43BA" w:rsidP="000E43BA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p.17)</w:t>
      </w:r>
    </w:p>
    <w:p w14:paraId="080D6C62" w14:textId="77777777" w:rsidR="000E43BA" w:rsidRDefault="000E43BA" w:rsidP="000E43BA">
      <w:pPr>
        <w:pStyle w:val="NoSpacing"/>
        <w:rPr>
          <w:rFonts w:cs="Times New Roman"/>
          <w:szCs w:val="24"/>
        </w:rPr>
      </w:pPr>
    </w:p>
    <w:p w14:paraId="0603987D" w14:textId="77777777" w:rsidR="000E43BA" w:rsidRDefault="000E43BA" w:rsidP="000E43BA">
      <w:pPr>
        <w:pStyle w:val="NoSpacing"/>
        <w:rPr>
          <w:rFonts w:cs="Times New Roman"/>
          <w:szCs w:val="24"/>
        </w:rPr>
      </w:pPr>
    </w:p>
    <w:p w14:paraId="52FD9F51" w14:textId="77777777" w:rsidR="000E43BA" w:rsidRDefault="000E43BA" w:rsidP="000E43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July 2024</w:t>
      </w:r>
    </w:p>
    <w:p w14:paraId="06900C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DCE7E" w14:textId="77777777" w:rsidR="000E43BA" w:rsidRDefault="000E43BA" w:rsidP="009139A6">
      <w:r>
        <w:separator/>
      </w:r>
    </w:p>
  </w:endnote>
  <w:endnote w:type="continuationSeparator" w:id="0">
    <w:p w14:paraId="2574CCC0" w14:textId="77777777" w:rsidR="000E43BA" w:rsidRDefault="000E43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FF0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9CE1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06F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8123CC" w14:textId="77777777" w:rsidR="000E43BA" w:rsidRDefault="000E43BA" w:rsidP="009139A6">
      <w:r>
        <w:separator/>
      </w:r>
    </w:p>
  </w:footnote>
  <w:footnote w:type="continuationSeparator" w:id="0">
    <w:p w14:paraId="37DDF868" w14:textId="77777777" w:rsidR="000E43BA" w:rsidRDefault="000E43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532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FB80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C44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3BA"/>
    <w:rsid w:val="000666E0"/>
    <w:rsid w:val="000E43BA"/>
    <w:rsid w:val="002510B7"/>
    <w:rsid w:val="00270799"/>
    <w:rsid w:val="005C130B"/>
    <w:rsid w:val="00826F5C"/>
    <w:rsid w:val="009139A6"/>
    <w:rsid w:val="009411C2"/>
    <w:rsid w:val="009448BB"/>
    <w:rsid w:val="00947624"/>
    <w:rsid w:val="009C46AC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2C57B"/>
  <w15:chartTrackingRefBased/>
  <w15:docId w15:val="{2E20A166-9A47-4808-A5C2-D0AA12C8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2024-07-11T08:16:00Z</dcterms:created>
  <dcterms:modified xsi:type="dcterms:W3CDTF">2024-07-11T08:17:00Z</dcterms:modified>
</cp:coreProperties>
</file>